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="00BE65A0"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Pr="002464C1">
          <w:rPr>
            <w:sz w:val="23"/>
            <w:szCs w:val="23"/>
          </w:rPr>
  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  </w:r>
        <w:r w:rsidRPr="0086325B">
          <w:rPr>
            <w:color w:val="385623"/>
            <w:sz w:val="23"/>
            <w:szCs w:val="23"/>
          </w:rPr>
          <w:t>Вид разрешенного</w:t>
        </w:r>
        <w:r w:rsidRPr="002464C1">
          <w:rPr>
            <w:sz w:val="23"/>
            <w:szCs w:val="23"/>
          </w:rPr>
          <w:t xml:space="preserve"> использования (целевое назначение) земельного участка: ______________________________________________  .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fldSimple w:instr="DOCVARIABLE &quot;SP_FUNC: GetObjectRegin (CONTEXT)&quot; \* MERGEFORMAT ">
        <w:r w:rsidRPr="002464C1">
          <w:rPr>
            <w:sz w:val="23"/>
            <w:szCs w:val="23"/>
          </w:rPr>
          <w:t>Протокола</w:t>
        </w:r>
        <w:r w:rsidRPr="0086325B">
          <w:rPr>
            <w:color w:val="385623"/>
            <w:sz w:val="23"/>
            <w:szCs w:val="23"/>
          </w:rPr>
          <w:t xml:space="preserve"> о результатах электронного</w:t>
        </w:r>
        <w:r w:rsidRPr="002464C1">
          <w:rPr>
            <w:sz w:val="23"/>
            <w:szCs w:val="23"/>
          </w:rPr>
          <w:t xml:space="preserve"> аукциона на право заключения договора аренды земельного участка в размере ежегодной арендной платы от ______________г. 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fldSimple w:instr="DOCVARIABLE &quot;SP_FUNC: GetEndDateMovesetDoc (CONTEXT)&quot; \* MERGEFORMAT ">
        <w:r w:rsidRPr="002464C1">
          <w:rPr>
            <w:sz w:val="23"/>
            <w:szCs w:val="23"/>
          </w:rPr>
          <w:t>20 лет</w:t>
        </w:r>
      </w:fldSimple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473B73" w:rsidRDefault="00410F1F" w:rsidP="00473B73">
      <w:pPr>
        <w:widowControl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bookmarkStart w:id="2" w:name="_GoBack"/>
      <w:bookmarkEnd w:id="2"/>
      <w:r w:rsidR="00681F54" w:rsidRPr="00681F54">
        <w:rPr>
          <w:b/>
          <w:color w:val="000000"/>
          <w:sz w:val="23"/>
          <w:szCs w:val="23"/>
        </w:rPr>
        <w:t>Земельный участок находится в границе третьего пояса зоны санитарной охраны скважины №14-20/Б. Реестровый номер – 74:25-6.1785.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2D29" w:rsidP="00035B49">
      <w:pPr>
        <w:jc w:val="both"/>
        <w:rPr>
          <w:color w:val="000000" w:themeColor="text1"/>
          <w:sz w:val="23"/>
          <w:szCs w:val="23"/>
        </w:rPr>
      </w:pPr>
      <w:fldSimple w:instr="DOCVARIABLE &quot;SP_FUNC: GetVicariousSignature (CONTEXT)&quot; \* MERGEFORMAT ">
        <w:r w:rsidR="00E95657" w:rsidRPr="00DD0A10">
          <w:rPr>
            <w:color w:val="000000" w:themeColor="text1"/>
            <w:sz w:val="23"/>
            <w:szCs w:val="23"/>
          </w:rPr>
          <w:t xml:space="preserve"> </w:t>
        </w:r>
      </w:fldSimple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fldSimple w:instr="DOCVARIABLE &quot;SP_FUNC: GetPodpisD (CONTEXT)&quot; \* MERGEFORMAT ">
        <w:r w:rsidR="00E95657" w:rsidRPr="00DD0A10">
          <w:rPr>
            <w:sz w:val="23"/>
            <w:szCs w:val="23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701D5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2A6E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73B73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1F54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B3552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C156B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C4751D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2280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2025-12-10T05:44:00Z</dcterms:created>
  <dcterms:modified xsi:type="dcterms:W3CDTF">2025-12-10T05:44:00Z</dcterms:modified>
</cp:coreProperties>
</file>